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5864ACE3" w:rsidR="0026113B" w:rsidRPr="00F26555" w:rsidRDefault="00A824A5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Sail Car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7FB82162" w:rsidR="00384A08" w:rsidRPr="00DB0013" w:rsidRDefault="00A824A5" w:rsidP="00F50327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Beginner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3BC53D20" w:rsidR="00A03075" w:rsidRPr="00732437" w:rsidRDefault="00DB0013" w:rsidP="00F011A1">
            <w:pPr>
              <w:pStyle w:val="Heading1"/>
              <w:rPr>
                <w:b w:val="0"/>
                <w:bCs/>
              </w:rPr>
            </w:pPr>
            <w:bookmarkStart w:id="1" w:name="_Toc261004494"/>
            <w:r w:rsidRPr="00732437">
              <w:t>Project Goal</w:t>
            </w:r>
          </w:p>
          <w:p w14:paraId="4F655DB1" w14:textId="0122BE35" w:rsidR="00A03075" w:rsidRPr="00732437" w:rsidRDefault="00732437" w:rsidP="00005ABD">
            <w:pPr>
              <w:rPr>
                <w:rFonts w:ascii="Arial" w:hAnsi="Arial"/>
              </w:rPr>
            </w:pPr>
            <w:r w:rsidRPr="00732437">
              <w:rPr>
                <w:rFonts w:ascii="Arial" w:hAnsi="Arial"/>
              </w:rPr>
              <w:t xml:space="preserve">Students </w:t>
            </w:r>
            <w:r w:rsidR="00A824A5">
              <w:rPr>
                <w:rFonts w:ascii="Arial" w:hAnsi="Arial"/>
              </w:rPr>
              <w:t>build a simple car frame and design a sail that can catch g</w:t>
            </w:r>
            <w:r w:rsidR="001C11D5">
              <w:rPr>
                <w:rFonts w:ascii="Arial" w:hAnsi="Arial"/>
              </w:rPr>
              <w:t>usts of wind and propel the car the furthest distance possible.</w:t>
            </w:r>
          </w:p>
          <w:p w14:paraId="7EC81D99" w14:textId="77777777" w:rsidR="00F011A1" w:rsidRPr="00732437" w:rsidRDefault="00F011A1" w:rsidP="00F011A1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732437" w:rsidRDefault="00F26555" w:rsidP="00F011A1">
            <w:pPr>
              <w:pStyle w:val="Heading1"/>
              <w:rPr>
                <w:b w:val="0"/>
                <w:bCs/>
              </w:rPr>
            </w:pPr>
            <w:r w:rsidRPr="00732437">
              <w:t>Design Variables</w:t>
            </w:r>
          </w:p>
          <w:p w14:paraId="02CB6BD2" w14:textId="693DCA64" w:rsidR="009100D9" w:rsidRPr="00F50327" w:rsidRDefault="00A824A5" w:rsidP="00F744C3">
            <w:pPr>
              <w:pStyle w:val="ListBullet"/>
              <w:numPr>
                <w:ilvl w:val="0"/>
                <w:numId w:val="0"/>
              </w:numPr>
              <w:ind w:left="36" w:hanging="3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Sail shape, size, and </w:t>
            </w:r>
            <w:r w:rsidR="000046CA">
              <w:rPr>
                <w:rFonts w:ascii="Arial" w:hAnsi="Arial"/>
              </w:rPr>
              <w:t>folds</w:t>
            </w:r>
          </w:p>
          <w:p w14:paraId="351C8473" w14:textId="77777777" w:rsidR="00326BD3" w:rsidRPr="00732437" w:rsidRDefault="00326BD3" w:rsidP="00F011A1">
            <w:pPr>
              <w:spacing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732437" w:rsidRDefault="00DB0013" w:rsidP="00C83B2F">
            <w:pPr>
              <w:pStyle w:val="Heading1"/>
            </w:pPr>
            <w:r w:rsidRPr="00732437">
              <w:t>Key Concepts</w:t>
            </w:r>
          </w:p>
          <w:bookmarkEnd w:id="1"/>
          <w:p w14:paraId="7004A61C" w14:textId="2D3602BA" w:rsidR="00A824A5" w:rsidRPr="00A00F7B" w:rsidRDefault="00A00F7B" w:rsidP="00A824A5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Sail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is a material that catches the wind and helps move a vehicle.</w:t>
            </w:r>
          </w:p>
          <w:p w14:paraId="338B5C10" w14:textId="2A06E635" w:rsidR="00A00F7B" w:rsidRDefault="00A824A5" w:rsidP="00A00F7B">
            <w:pPr>
              <w:rPr>
                <w:rFonts w:ascii="Arial" w:hAnsi="Arial" w:cs="Arial"/>
                <w:color w:val="000000" w:themeColor="text1"/>
                <w:szCs w:val="28"/>
              </w:rPr>
            </w:pPr>
            <w:r w:rsidRPr="008842EA">
              <w:rPr>
                <w:rFonts w:ascii="Arial" w:hAnsi="Arial" w:cs="Arial"/>
                <w:color w:val="000000" w:themeColor="text1"/>
                <w:szCs w:val="28"/>
                <w:u w:val="single"/>
              </w:rPr>
              <w:t>Drag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occurs when air (or </w:t>
            </w:r>
            <w:r w:rsidRPr="008842EA">
              <w:rPr>
                <w:rFonts w:ascii="Arial" w:hAnsi="Arial" w:cs="Arial"/>
                <w:color w:val="000000" w:themeColor="text1"/>
                <w:szCs w:val="28"/>
              </w:rPr>
              <w:t xml:space="preserve">other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gas/</w:t>
            </w:r>
            <w:r w:rsidRPr="008842EA">
              <w:rPr>
                <w:rFonts w:ascii="Arial" w:hAnsi="Arial" w:cs="Arial"/>
                <w:color w:val="000000" w:themeColor="text1"/>
                <w:szCs w:val="28"/>
              </w:rPr>
              <w:t>fluid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)</w:t>
            </w:r>
            <w:r w:rsidRPr="008842EA">
              <w:rPr>
                <w:rFonts w:ascii="Arial" w:hAnsi="Arial" w:cs="Arial"/>
                <w:color w:val="000000" w:themeColor="text1"/>
                <w:szCs w:val="28"/>
              </w:rPr>
              <w:t xml:space="preserve"> pushes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back </w:t>
            </w:r>
            <w:r w:rsidRPr="008842EA">
              <w:rPr>
                <w:rFonts w:ascii="Arial" w:hAnsi="Arial" w:cs="Arial"/>
                <w:color w:val="000000" w:themeColor="text1"/>
                <w:szCs w:val="28"/>
              </w:rPr>
              <w:t>against a moving object and slows it down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3894DE05" w14:textId="0AA04A06" w:rsidR="001C11D5" w:rsidRDefault="001C11D5" w:rsidP="00A00F7B">
            <w:pPr>
              <w:rPr>
                <w:rFonts w:ascii="Arial" w:hAnsi="Arial" w:cs="Arial"/>
                <w:color w:val="000000" w:themeColor="text1"/>
                <w:szCs w:val="28"/>
              </w:rPr>
            </w:pPr>
            <w:r w:rsidRPr="001C11D5">
              <w:rPr>
                <w:rFonts w:ascii="Arial" w:hAnsi="Arial" w:cs="Arial"/>
                <w:color w:val="000000" w:themeColor="text1"/>
                <w:szCs w:val="28"/>
                <w:u w:val="single"/>
              </w:rPr>
              <w:t>Aerodynamic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vehicles have low drag and move easily through the air.</w:t>
            </w:r>
          </w:p>
          <w:p w14:paraId="072733FC" w14:textId="77777777" w:rsidR="001957D5" w:rsidRPr="00A00F7B" w:rsidRDefault="001957D5" w:rsidP="00A00F7B">
            <w:pPr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44B5A27B" w14:textId="49D09776" w:rsidR="001957D5" w:rsidRDefault="001957D5" w:rsidP="001957D5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06020239" w14:textId="624F6D12" w:rsidR="001957D5" w:rsidRPr="001957D5" w:rsidRDefault="001957D5" w:rsidP="001957D5">
            <w:r>
              <w:t>Build a basic example</w:t>
            </w:r>
          </w:p>
          <w:p w14:paraId="4E9CAEDE" w14:textId="77777777" w:rsidR="009100D9" w:rsidRPr="009100D9" w:rsidRDefault="009100D9" w:rsidP="009100D9"/>
          <w:p w14:paraId="0F5A9A62" w14:textId="6A21387D" w:rsidR="0026113B" w:rsidRPr="00732437" w:rsidRDefault="00F50327" w:rsidP="00732437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Notes</w:t>
            </w:r>
          </w:p>
          <w:p w14:paraId="0AB3D3B5" w14:textId="03C13A91" w:rsidR="00A00F7B" w:rsidRDefault="00A00F7B" w:rsidP="00F50327">
            <w:pPr>
              <w:pStyle w:val="ListBullet"/>
              <w:numPr>
                <w:ilvl w:val="0"/>
                <w:numId w:val="0"/>
              </w:numPr>
            </w:pPr>
            <w:r>
              <w:t>This can be a no-glue project:</w:t>
            </w:r>
          </w:p>
          <w:p w14:paraId="322576DA" w14:textId="13D9CB04" w:rsidR="00E52BA9" w:rsidRDefault="00A00F7B" w:rsidP="00A00F7B">
            <w:pPr>
              <w:pStyle w:val="ListBullet"/>
              <w:numPr>
                <w:ilvl w:val="0"/>
                <w:numId w:val="26"/>
              </w:numPr>
              <w:ind w:left="396"/>
            </w:pPr>
            <w:r>
              <w:t>Use a stick-and-straw building technique to make a square car frame.</w:t>
            </w:r>
          </w:p>
          <w:p w14:paraId="69686285" w14:textId="276BE123" w:rsidR="00086617" w:rsidRPr="00A00F7B" w:rsidRDefault="00A00F7B" w:rsidP="00086617">
            <w:pPr>
              <w:pStyle w:val="ListBullet"/>
              <w:numPr>
                <w:ilvl w:val="0"/>
                <w:numId w:val="26"/>
              </w:numPr>
              <w:ind w:left="396"/>
            </w:pPr>
            <w:r>
              <w:t>As students finish, hot glue 2 cubes and 2 sticks to create the sail supports for them.</w:t>
            </w:r>
          </w:p>
        </w:tc>
        <w:tc>
          <w:tcPr>
            <w:tcW w:w="191" w:type="pct"/>
          </w:tcPr>
          <w:p w14:paraId="64987D47" w14:textId="77777777" w:rsidR="0026113B" w:rsidRPr="00732437" w:rsidRDefault="0026113B" w:rsidP="00F011A1">
            <w:pPr>
              <w:spacing w:line="240" w:lineRule="auto"/>
              <w:rPr>
                <w:rFonts w:ascii="Arial" w:hAnsi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732437" w:rsidRDefault="008B714F" w:rsidP="00F011A1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66E22CA7" w14:textId="0DD80319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Basic Example</w:t>
            </w:r>
          </w:p>
          <w:p w14:paraId="0AB1D9DA" w14:textId="254E1EAA" w:rsidR="00F50327" w:rsidRPr="001957D5" w:rsidRDefault="00A00F7B" w:rsidP="001957D5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1957D5">
              <w:rPr>
                <w:rFonts w:ascii="Arial" w:hAnsi="Arial" w:cs="Arial"/>
                <w:noProof/>
                <w:color w:val="000000" w:themeColor="text1"/>
              </w:rPr>
              <w:t>9 craft stick</w:t>
            </w:r>
          </w:p>
          <w:p w14:paraId="40FB1ACD" w14:textId="77777777" w:rsidR="00A00F7B" w:rsidRPr="001957D5" w:rsidRDefault="00A00F7B" w:rsidP="001957D5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1957D5">
              <w:rPr>
                <w:rFonts w:ascii="Arial" w:hAnsi="Arial" w:cs="Arial"/>
                <w:noProof/>
                <w:color w:val="000000" w:themeColor="text1"/>
              </w:rPr>
              <w:t>2 craft cube</w:t>
            </w:r>
          </w:p>
          <w:p w14:paraId="3FB5B9F1" w14:textId="67ED192F" w:rsidR="00A00F7B" w:rsidRPr="001957D5" w:rsidRDefault="00A00F7B" w:rsidP="001957D5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1957D5">
              <w:rPr>
                <w:rFonts w:ascii="Arial" w:hAnsi="Arial" w:cs="Arial"/>
                <w:noProof/>
                <w:color w:val="000000" w:themeColor="text1"/>
              </w:rPr>
              <w:t>½ piece of cardstock</w:t>
            </w:r>
          </w:p>
          <w:p w14:paraId="37E3D580" w14:textId="7EF33B94" w:rsidR="00A00F7B" w:rsidRPr="001957D5" w:rsidRDefault="00A00F7B" w:rsidP="001957D5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1957D5">
              <w:rPr>
                <w:rFonts w:ascii="Arial" w:hAnsi="Arial" w:cs="Arial"/>
                <w:noProof/>
                <w:color w:val="000000" w:themeColor="text1"/>
              </w:rPr>
              <w:t>4 wheel</w:t>
            </w:r>
          </w:p>
          <w:p w14:paraId="60630A69" w14:textId="77777777" w:rsidR="00A00F7B" w:rsidRPr="001957D5" w:rsidRDefault="00A00F7B" w:rsidP="001957D5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1957D5">
              <w:rPr>
                <w:rFonts w:ascii="Arial" w:hAnsi="Arial" w:cs="Arial"/>
                <w:noProof/>
                <w:color w:val="000000" w:themeColor="text1"/>
              </w:rPr>
              <w:t>2 straw</w:t>
            </w:r>
          </w:p>
          <w:p w14:paraId="54419FF7" w14:textId="77777777" w:rsidR="00A00F7B" w:rsidRPr="001957D5" w:rsidRDefault="00A00F7B" w:rsidP="001957D5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1957D5">
              <w:rPr>
                <w:rFonts w:ascii="Arial" w:hAnsi="Arial" w:cs="Arial"/>
                <w:noProof/>
                <w:color w:val="000000" w:themeColor="text1"/>
              </w:rPr>
              <w:t>2 skewer</w:t>
            </w:r>
          </w:p>
          <w:p w14:paraId="74A2A2AA" w14:textId="77777777" w:rsidR="00A00F7B" w:rsidRPr="001957D5" w:rsidRDefault="00A00F7B" w:rsidP="001957D5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1957D5">
              <w:rPr>
                <w:rFonts w:ascii="Arial" w:hAnsi="Arial" w:cs="Arial"/>
                <w:noProof/>
                <w:color w:val="000000" w:themeColor="text1"/>
              </w:rPr>
              <w:t>tape</w:t>
            </w:r>
          </w:p>
          <w:p w14:paraId="30B1FE99" w14:textId="69188601" w:rsidR="00A00F7B" w:rsidRPr="001957D5" w:rsidRDefault="00A00F7B" w:rsidP="001957D5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1957D5">
              <w:rPr>
                <w:rFonts w:ascii="Arial" w:hAnsi="Arial" w:cs="Arial"/>
                <w:noProof/>
                <w:color w:val="000000" w:themeColor="text1"/>
              </w:rPr>
              <w:t>hot glue</w:t>
            </w:r>
          </w:p>
          <w:p w14:paraId="09E50E7C" w14:textId="77777777" w:rsidR="009100D9" w:rsidRPr="00732437" w:rsidRDefault="009100D9" w:rsidP="00C92FA5">
            <w:pPr>
              <w:rPr>
                <w:rFonts w:ascii="Arial" w:hAnsi="Arial" w:cs="Arial"/>
                <w:noProof/>
                <w:color w:val="000000" w:themeColor="text1"/>
              </w:rPr>
            </w:pPr>
          </w:p>
          <w:p w14:paraId="39557291" w14:textId="77777777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Advanced Ideas</w:t>
            </w:r>
          </w:p>
          <w:p w14:paraId="57927874" w14:textId="59AFB727" w:rsidR="007E6138" w:rsidRPr="007E6138" w:rsidRDefault="00A00F7B" w:rsidP="00F744C3">
            <w:pPr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Bring a fan or blow dryer from home</w:t>
            </w:r>
            <w:r w:rsidR="000046CA">
              <w:rPr>
                <w:rFonts w:ascii="Arial" w:hAnsi="Arial" w:cs="Lucida Grande"/>
                <w:szCs w:val="28"/>
              </w:rPr>
              <w:t>.</w:t>
            </w:r>
          </w:p>
        </w:tc>
      </w:tr>
    </w:tbl>
    <w:tbl>
      <w:tblPr>
        <w:tblStyle w:val="TableGrid"/>
        <w:tblpPr w:leftFromText="180" w:rightFromText="180" w:vertAnchor="text" w:horzAnchor="page" w:tblpX="749" w:tblpY="130"/>
        <w:tblW w:w="1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086617" w:rsidRPr="008842EA" w14:paraId="015BA247" w14:textId="77777777" w:rsidTr="00086617">
        <w:trPr>
          <w:trHeight w:val="107"/>
        </w:trPr>
        <w:tc>
          <w:tcPr>
            <w:tcW w:w="11152" w:type="dxa"/>
            <w:gridSpan w:val="2"/>
          </w:tcPr>
          <w:bookmarkEnd w:id="0"/>
          <w:p w14:paraId="5BEF2B43" w14:textId="3780F3DF" w:rsidR="00086617" w:rsidRPr="00F011A1" w:rsidRDefault="00086617" w:rsidP="00086617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086617" w:rsidRPr="008842EA" w14:paraId="7B12CB25" w14:textId="77777777" w:rsidTr="00086617">
        <w:trPr>
          <w:trHeight w:val="106"/>
        </w:trPr>
        <w:tc>
          <w:tcPr>
            <w:tcW w:w="3015" w:type="dxa"/>
          </w:tcPr>
          <w:p w14:paraId="336D37B7" w14:textId="3B118A3E" w:rsidR="00086617" w:rsidRPr="00F011A1" w:rsidRDefault="00086617" w:rsidP="002B2C9B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2B2C9B">
              <w:rPr>
                <w:rFonts w:ascii="Arial" w:hAnsi="Arial" w:cs="Arial"/>
                <w:i/>
                <w:color w:val="000000" w:themeColor="text1"/>
                <w:szCs w:val="28"/>
              </w:rPr>
              <w:t>sail car</w:t>
            </w:r>
            <w:r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… </w:t>
            </w:r>
          </w:p>
        </w:tc>
        <w:tc>
          <w:tcPr>
            <w:tcW w:w="8137" w:type="dxa"/>
          </w:tcPr>
          <w:p w14:paraId="7FFF2A9D" w14:textId="77777777" w:rsidR="00086617" w:rsidRPr="00F011A1" w:rsidRDefault="00086617" w:rsidP="0008661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297DFB" w:rsidRPr="008842EA" w14:paraId="52A69EDE" w14:textId="77777777" w:rsidTr="00297DFB">
        <w:trPr>
          <w:trHeight w:val="672"/>
        </w:trPr>
        <w:tc>
          <w:tcPr>
            <w:tcW w:w="3015" w:type="dxa"/>
          </w:tcPr>
          <w:p w14:paraId="1B0847A6" w14:textId="0FFD6A07" w:rsidR="00297DFB" w:rsidRPr="008842EA" w:rsidRDefault="00297DFB" w:rsidP="0008661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rolling at all</w:t>
            </w:r>
          </w:p>
        </w:tc>
        <w:tc>
          <w:tcPr>
            <w:tcW w:w="8137" w:type="dxa"/>
          </w:tcPr>
          <w:p w14:paraId="216C4BDA" w14:textId="194BE784" w:rsidR="00297DFB" w:rsidRPr="008842EA" w:rsidRDefault="00297DFB" w:rsidP="00297DFB">
            <w:pPr>
              <w:pStyle w:val="ListBullet"/>
            </w:pPr>
            <w:r>
              <w:t>Check if the wheels are rubbing against the car frame or some other interference.</w:t>
            </w:r>
          </w:p>
        </w:tc>
      </w:tr>
      <w:tr w:rsidR="00297DFB" w:rsidRPr="008842EA" w14:paraId="2143F87B" w14:textId="77777777" w:rsidTr="00086617">
        <w:trPr>
          <w:trHeight w:val="672"/>
        </w:trPr>
        <w:tc>
          <w:tcPr>
            <w:tcW w:w="3015" w:type="dxa"/>
          </w:tcPr>
          <w:p w14:paraId="73000937" w14:textId="14B7ABC6" w:rsidR="00297DFB" w:rsidRDefault="00297DFB" w:rsidP="0008661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rolling very far</w:t>
            </w:r>
          </w:p>
        </w:tc>
        <w:tc>
          <w:tcPr>
            <w:tcW w:w="8137" w:type="dxa"/>
          </w:tcPr>
          <w:p w14:paraId="5295B610" w14:textId="77777777" w:rsidR="00297DFB" w:rsidRDefault="00297DFB" w:rsidP="00297DFB">
            <w:pPr>
              <w:pStyle w:val="ListBullet"/>
            </w:pPr>
            <w:r>
              <w:t>The sail is too large and is creating too much drag.</w:t>
            </w:r>
          </w:p>
          <w:p w14:paraId="07D9556E" w14:textId="77777777" w:rsidR="00297DFB" w:rsidRDefault="00297DFB" w:rsidP="00297DFB">
            <w:pPr>
              <w:pStyle w:val="ListBullet"/>
            </w:pPr>
            <w:r>
              <w:t>The sail isn’t aerodynamic.</w:t>
            </w:r>
          </w:p>
          <w:p w14:paraId="636E807C" w14:textId="37AF09FE" w:rsidR="00297DFB" w:rsidRDefault="00297DFB" w:rsidP="00297DFB">
            <w:pPr>
              <w:pStyle w:val="ListBullet"/>
            </w:pPr>
            <w:r>
              <w:t>The car is too heavy.</w:t>
            </w:r>
          </w:p>
        </w:tc>
      </w:tr>
    </w:tbl>
    <w:p w14:paraId="67FAA5D8" w14:textId="67DF7FF8" w:rsidR="00F744C3" w:rsidRDefault="00F744C3" w:rsidP="0041266B">
      <w:pPr>
        <w:pStyle w:val="Heading1"/>
      </w:pPr>
    </w:p>
    <w:p w14:paraId="11D55B59" w14:textId="77777777" w:rsidR="00F50327" w:rsidRDefault="00F50327">
      <w:pPr>
        <w:spacing w:after="200"/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</w:p>
    <w:p w14:paraId="211ACDA4" w14:textId="17524206" w:rsidR="00F744C3" w:rsidRPr="00C81646" w:rsidRDefault="00F744C3" w:rsidP="00F744C3">
      <w:pPr>
        <w:pStyle w:val="Heading1"/>
      </w:pPr>
      <w:r w:rsidRPr="00C81646">
        <w:lastRenderedPageBreak/>
        <w:t>Introduce</w:t>
      </w:r>
      <w:r w:rsidR="009100D9">
        <w:t xml:space="preserve"> the</w:t>
      </w:r>
      <w:r w:rsidRPr="00C81646">
        <w:t xml:space="preserve"> project </w:t>
      </w:r>
      <w:r>
        <w:t xml:space="preserve">and </w:t>
      </w:r>
      <w:r w:rsidR="00EA221A">
        <w:t>goals</w:t>
      </w:r>
      <w:r w:rsidR="009100D9">
        <w:t xml:space="preserve"> (1</w:t>
      </w:r>
      <w:r w:rsidRPr="00C81646">
        <w:t xml:space="preserve"> min)</w:t>
      </w:r>
    </w:p>
    <w:p w14:paraId="220728F3" w14:textId="341593EF" w:rsidR="00EA221A" w:rsidRPr="001C11D5" w:rsidRDefault="007E6138" w:rsidP="006F3D76">
      <w:pPr>
        <w:pStyle w:val="ListParagraph"/>
        <w:numPr>
          <w:ilvl w:val="0"/>
          <w:numId w:val="32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</w:t>
      </w:r>
      <w:r w:rsidR="001C11D5">
        <w:rPr>
          <w:rFonts w:ascii="Arial" w:hAnsi="Arial" w:cs="Arial"/>
          <w:color w:val="000000" w:themeColor="text1"/>
        </w:rPr>
        <w:t>how students your basic example and demonstrate how it works. Try blowing on the sail and also wave the container lid to propel it.</w:t>
      </w:r>
    </w:p>
    <w:p w14:paraId="245A42A4" w14:textId="77777777" w:rsidR="00F744C3" w:rsidRPr="00C81646" w:rsidRDefault="00F744C3" w:rsidP="00F744C3">
      <w:pPr>
        <w:rPr>
          <w:rFonts w:ascii="Arial" w:hAnsi="Arial" w:cs="Arial"/>
          <w:color w:val="000000" w:themeColor="text1"/>
        </w:rPr>
      </w:pPr>
    </w:p>
    <w:p w14:paraId="35BB57E8" w14:textId="70BFB4D4" w:rsidR="00F744C3" w:rsidRPr="00F31875" w:rsidRDefault="00EA221A" w:rsidP="00F744C3">
      <w:pPr>
        <w:pStyle w:val="Heading1"/>
      </w:pPr>
      <w:r>
        <w:t xml:space="preserve">Explain </w:t>
      </w:r>
      <w:r w:rsidR="006F3D76">
        <w:t xml:space="preserve">how it works </w:t>
      </w:r>
      <w:r w:rsidR="001C11D5">
        <w:t>(2 min)</w:t>
      </w:r>
    </w:p>
    <w:p w14:paraId="428B9A95" w14:textId="404EA99E" w:rsidR="001C11D5" w:rsidRPr="002F0950" w:rsidRDefault="00EA221A" w:rsidP="002F0950">
      <w:pPr>
        <w:pStyle w:val="ListParagraph"/>
        <w:numPr>
          <w:ilvl w:val="0"/>
          <w:numId w:val="28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Define </w:t>
      </w:r>
      <w:r w:rsidR="001C11D5">
        <w:rPr>
          <w:rFonts w:ascii="Arial" w:hAnsi="Arial" w:cs="Arial"/>
          <w:color w:val="000000" w:themeColor="text1"/>
        </w:rPr>
        <w:t xml:space="preserve">what a </w:t>
      </w:r>
      <w:r w:rsidR="001C11D5" w:rsidRPr="001C11D5">
        <w:rPr>
          <w:rFonts w:ascii="Arial" w:hAnsi="Arial" w:cs="Arial"/>
          <w:color w:val="000000" w:themeColor="text1"/>
          <w:u w:val="single"/>
        </w:rPr>
        <w:t>sail</w:t>
      </w:r>
      <w:r w:rsidR="001C11D5">
        <w:rPr>
          <w:rFonts w:ascii="Arial" w:hAnsi="Arial" w:cs="Arial"/>
          <w:color w:val="000000" w:themeColor="text1"/>
        </w:rPr>
        <w:t xml:space="preserve"> is.</w:t>
      </w:r>
      <w:r w:rsidR="002F0950">
        <w:rPr>
          <w:rFonts w:ascii="Arial" w:hAnsi="Arial" w:cs="Arial"/>
          <w:color w:val="000000" w:themeColor="text1"/>
        </w:rPr>
        <w:t xml:space="preserve"> </w:t>
      </w:r>
      <w:r w:rsidR="001C11D5" w:rsidRPr="002F0950">
        <w:rPr>
          <w:rFonts w:ascii="Arial" w:hAnsi="Arial" w:cs="Arial"/>
          <w:color w:val="000000" w:themeColor="text1"/>
        </w:rPr>
        <w:t xml:space="preserve">Explain how air pushes against the </w:t>
      </w:r>
      <w:r w:rsidR="001C11D5" w:rsidRPr="002F0950">
        <w:rPr>
          <w:rFonts w:ascii="Arial" w:hAnsi="Arial" w:cs="Arial"/>
          <w:color w:val="000000" w:themeColor="text1"/>
          <w:u w:val="single"/>
        </w:rPr>
        <w:t>sail</w:t>
      </w:r>
      <w:r w:rsidR="001C11D5" w:rsidRPr="002F0950">
        <w:rPr>
          <w:rFonts w:ascii="Arial" w:hAnsi="Arial" w:cs="Arial"/>
          <w:color w:val="000000" w:themeColor="text1"/>
        </w:rPr>
        <w:t>, which then pushes the car.</w:t>
      </w:r>
    </w:p>
    <w:p w14:paraId="6611FD78" w14:textId="33882DB5" w:rsidR="001C11D5" w:rsidRDefault="001C11D5" w:rsidP="00C73119">
      <w:pPr>
        <w:pStyle w:val="ListParagraph"/>
        <w:numPr>
          <w:ilvl w:val="0"/>
          <w:numId w:val="28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how the car can be propelled by blowing on i</w:t>
      </w:r>
      <w:r w:rsidR="002F0950">
        <w:rPr>
          <w:rFonts w:ascii="Arial" w:hAnsi="Arial" w:cs="Arial"/>
          <w:color w:val="000000" w:themeColor="text1"/>
        </w:rPr>
        <w:t>t, or by waving a container lid.</w:t>
      </w:r>
    </w:p>
    <w:p w14:paraId="3D18C8F0" w14:textId="57CB7FF2" w:rsidR="001C11D5" w:rsidRDefault="001C11D5" w:rsidP="00C73119">
      <w:pPr>
        <w:pStyle w:val="ListParagraph"/>
        <w:numPr>
          <w:ilvl w:val="0"/>
          <w:numId w:val="28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Explain that the air in front of the </w:t>
      </w:r>
      <w:r w:rsidRPr="001C11D5">
        <w:rPr>
          <w:rFonts w:ascii="Arial" w:hAnsi="Arial" w:cs="Arial"/>
          <w:color w:val="000000" w:themeColor="text1"/>
          <w:u w:val="single"/>
        </w:rPr>
        <w:t>sail</w:t>
      </w:r>
      <w:r>
        <w:rPr>
          <w:rFonts w:ascii="Arial" w:hAnsi="Arial" w:cs="Arial"/>
          <w:color w:val="000000" w:themeColor="text1"/>
        </w:rPr>
        <w:t xml:space="preserve"> is also pushing backwards against the car, which slows it down. This is call </w:t>
      </w:r>
      <w:r w:rsidRPr="001C11D5">
        <w:rPr>
          <w:rFonts w:ascii="Arial" w:hAnsi="Arial" w:cs="Arial"/>
          <w:color w:val="000000" w:themeColor="text1"/>
          <w:u w:val="single"/>
        </w:rPr>
        <w:t>drag</w:t>
      </w:r>
      <w:r>
        <w:rPr>
          <w:rFonts w:ascii="Arial" w:hAnsi="Arial" w:cs="Arial"/>
          <w:color w:val="000000" w:themeColor="text1"/>
        </w:rPr>
        <w:t>.</w:t>
      </w:r>
    </w:p>
    <w:p w14:paraId="5C6DB4EA" w14:textId="02ADD762" w:rsidR="001C11D5" w:rsidRPr="002F0950" w:rsidRDefault="001C11D5" w:rsidP="002F0950">
      <w:pPr>
        <w:pStyle w:val="ListParagraph"/>
        <w:numPr>
          <w:ilvl w:val="0"/>
          <w:numId w:val="28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Point out the fold in the sail. Explain that this helps the car push the air aside more easily. This makes it more </w:t>
      </w:r>
      <w:r w:rsidRPr="001C11D5">
        <w:rPr>
          <w:rFonts w:ascii="Arial" w:hAnsi="Arial" w:cs="Arial"/>
          <w:color w:val="000000" w:themeColor="text1"/>
          <w:u w:val="single"/>
        </w:rPr>
        <w:t>aerodynamic</w:t>
      </w:r>
      <w:r>
        <w:rPr>
          <w:rFonts w:ascii="Arial" w:hAnsi="Arial" w:cs="Arial"/>
          <w:color w:val="000000" w:themeColor="text1"/>
        </w:rPr>
        <w:t>.</w:t>
      </w:r>
      <w:r w:rsidR="002F0950">
        <w:rPr>
          <w:rFonts w:ascii="Arial" w:hAnsi="Arial" w:cs="Arial"/>
          <w:color w:val="000000" w:themeColor="text1"/>
        </w:rPr>
        <w:t xml:space="preserve"> </w:t>
      </w:r>
      <w:r w:rsidRPr="002F0950">
        <w:rPr>
          <w:rFonts w:ascii="Arial" w:hAnsi="Arial" w:cs="Arial"/>
          <w:color w:val="000000" w:themeColor="text1"/>
        </w:rPr>
        <w:t xml:space="preserve">Define what </w:t>
      </w:r>
      <w:r w:rsidRPr="002F0950">
        <w:rPr>
          <w:rFonts w:ascii="Arial" w:hAnsi="Arial" w:cs="Arial"/>
          <w:color w:val="000000" w:themeColor="text1"/>
          <w:u w:val="single"/>
        </w:rPr>
        <w:t>aerodynamic</w:t>
      </w:r>
      <w:r w:rsidRPr="002F0950">
        <w:rPr>
          <w:rFonts w:ascii="Arial" w:hAnsi="Arial" w:cs="Arial"/>
          <w:color w:val="000000" w:themeColor="text1"/>
        </w:rPr>
        <w:t xml:space="preserve"> is.</w:t>
      </w:r>
    </w:p>
    <w:p w14:paraId="2CE7B645" w14:textId="504845B1" w:rsidR="001C11D5" w:rsidRPr="00EA221A" w:rsidRDefault="001C11D5" w:rsidP="00C73119">
      <w:pPr>
        <w:pStyle w:val="ListParagraph"/>
        <w:numPr>
          <w:ilvl w:val="0"/>
          <w:numId w:val="28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Tell students that they will be designing cars that are as </w:t>
      </w:r>
      <w:r w:rsidRPr="001C11D5">
        <w:rPr>
          <w:rFonts w:ascii="Arial" w:hAnsi="Arial" w:cs="Arial"/>
          <w:color w:val="000000" w:themeColor="text1"/>
          <w:u w:val="single"/>
        </w:rPr>
        <w:t>aerodynamic</w:t>
      </w:r>
      <w:r>
        <w:rPr>
          <w:rFonts w:ascii="Arial" w:hAnsi="Arial" w:cs="Arial"/>
          <w:color w:val="000000" w:themeColor="text1"/>
        </w:rPr>
        <w:t xml:space="preserve"> as possible, yet still have a </w:t>
      </w:r>
      <w:r w:rsidRPr="001C11D5">
        <w:rPr>
          <w:rFonts w:ascii="Arial" w:hAnsi="Arial" w:cs="Arial"/>
          <w:color w:val="000000" w:themeColor="text1"/>
          <w:u w:val="single"/>
        </w:rPr>
        <w:t>sail</w:t>
      </w:r>
      <w:r>
        <w:rPr>
          <w:rFonts w:ascii="Arial" w:hAnsi="Arial" w:cs="Arial"/>
          <w:color w:val="000000" w:themeColor="text1"/>
        </w:rPr>
        <w:t xml:space="preserve"> large enough to catch the wind.</w:t>
      </w:r>
    </w:p>
    <w:p w14:paraId="3971B78C" w14:textId="77777777" w:rsidR="00E52BA9" w:rsidRPr="00E52BA9" w:rsidRDefault="00E52BA9" w:rsidP="00E52BA9">
      <w:pPr>
        <w:spacing w:line="240" w:lineRule="auto"/>
        <w:rPr>
          <w:rFonts w:ascii="Arial" w:hAnsi="Arial" w:cs="Arial"/>
          <w:color w:val="000000" w:themeColor="text1"/>
        </w:rPr>
      </w:pPr>
    </w:p>
    <w:p w14:paraId="44B5C8BA" w14:textId="766EAC7B" w:rsidR="00F744C3" w:rsidRPr="00C81646" w:rsidRDefault="00EA221A" w:rsidP="00F744C3">
      <w:pPr>
        <w:pStyle w:val="Heading1"/>
      </w:pPr>
      <w:r>
        <w:t xml:space="preserve">Show how to build the basic </w:t>
      </w:r>
      <w:r w:rsidR="001C11D5">
        <w:t>example (6</w:t>
      </w:r>
      <w:r w:rsidR="00F744C3">
        <w:t xml:space="preserve"> min)</w:t>
      </w:r>
    </w:p>
    <w:p w14:paraId="23A765BB" w14:textId="22715B52" w:rsidR="007E6138" w:rsidRPr="001C11D5" w:rsidRDefault="001C11D5" w:rsidP="006F3D76">
      <w:pPr>
        <w:pStyle w:val="ListParagraph"/>
        <w:numPr>
          <w:ilvl w:val="0"/>
          <w:numId w:val="33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Show step-by-step how to build the basic example.</w:t>
      </w:r>
    </w:p>
    <w:p w14:paraId="163FA388" w14:textId="1A256DDA" w:rsidR="001C11D5" w:rsidRPr="001C11D5" w:rsidRDefault="001C11D5" w:rsidP="006F3D76">
      <w:pPr>
        <w:pStyle w:val="ListParagraph"/>
        <w:numPr>
          <w:ilvl w:val="0"/>
          <w:numId w:val="33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If you’re choosing to build using the stick-and-straw method, tell students that you will glue to cube and sail supports for them.</w:t>
      </w:r>
    </w:p>
    <w:p w14:paraId="694644DF" w14:textId="77777777" w:rsidR="006A10C2" w:rsidRDefault="006A10C2" w:rsidP="006A10C2">
      <w:pPr>
        <w:tabs>
          <w:tab w:val="left" w:pos="2275"/>
        </w:tabs>
        <w:spacing w:line="240" w:lineRule="auto"/>
      </w:pPr>
      <w:bookmarkStart w:id="2" w:name="_GoBack"/>
      <w:bookmarkEnd w:id="2"/>
    </w:p>
    <w:p w14:paraId="5E942584" w14:textId="52AA4F18" w:rsidR="006A10C2" w:rsidRPr="00C81646" w:rsidRDefault="001C11D5" w:rsidP="006A10C2">
      <w:pPr>
        <w:pStyle w:val="Heading1"/>
      </w:pPr>
      <w:r>
        <w:t>Encourage experimentation (1 min)</w:t>
      </w:r>
    </w:p>
    <w:p w14:paraId="04418089" w14:textId="04EEF65B" w:rsidR="007E6138" w:rsidRPr="00F011A1" w:rsidRDefault="001C11D5" w:rsidP="006F3D76">
      <w:pPr>
        <w:pStyle w:val="ListParagraph"/>
        <w:numPr>
          <w:ilvl w:val="0"/>
          <w:numId w:val="34"/>
        </w:numPr>
        <w:tabs>
          <w:tab w:val="left" w:pos="2275"/>
        </w:tabs>
        <w:spacing w:line="240" w:lineRule="auto"/>
      </w:pPr>
      <w:r>
        <w:t>Tell students that your design isn’t necessarily the best, and that they may make their sail any shape or size.</w:t>
      </w:r>
    </w:p>
    <w:sectPr w:rsidR="007E6138" w:rsidRPr="00F011A1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3688" w14:textId="77777777" w:rsidR="002B2C9B" w:rsidRDefault="002B2C9B">
      <w:pPr>
        <w:spacing w:line="240" w:lineRule="auto"/>
      </w:pPr>
      <w:r>
        <w:separator/>
      </w:r>
    </w:p>
  </w:endnote>
  <w:endnote w:type="continuationSeparator" w:id="0">
    <w:p w14:paraId="7DAEAEE4" w14:textId="77777777" w:rsidR="002B2C9B" w:rsidRDefault="002B2C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366BA" w14:textId="77777777" w:rsidR="002B2C9B" w:rsidRDefault="002B2C9B">
      <w:pPr>
        <w:spacing w:line="240" w:lineRule="auto"/>
      </w:pPr>
      <w:r>
        <w:separator/>
      </w:r>
    </w:p>
  </w:footnote>
  <w:footnote w:type="continuationSeparator" w:id="0">
    <w:p w14:paraId="5879BCF0" w14:textId="77777777" w:rsidR="002B2C9B" w:rsidRDefault="002B2C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920F72"/>
    <w:multiLevelType w:val="hybridMultilevel"/>
    <w:tmpl w:val="598E16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97A71"/>
    <w:multiLevelType w:val="hybridMultilevel"/>
    <w:tmpl w:val="0B7E4AD2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B748A2"/>
    <w:multiLevelType w:val="hybridMultilevel"/>
    <w:tmpl w:val="71D2255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C747B23"/>
    <w:multiLevelType w:val="hybridMultilevel"/>
    <w:tmpl w:val="7A48773E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636D"/>
    <w:multiLevelType w:val="hybridMultilevel"/>
    <w:tmpl w:val="44A011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3BE6071"/>
    <w:multiLevelType w:val="hybridMultilevel"/>
    <w:tmpl w:val="3142F66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50179A"/>
    <w:multiLevelType w:val="hybridMultilevel"/>
    <w:tmpl w:val="6D8E5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9808CA"/>
    <w:multiLevelType w:val="hybridMultilevel"/>
    <w:tmpl w:val="9F10B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D37FC"/>
    <w:multiLevelType w:val="hybridMultilevel"/>
    <w:tmpl w:val="F6DE6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9F2983"/>
    <w:multiLevelType w:val="hybridMultilevel"/>
    <w:tmpl w:val="DA8E32B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0649A0"/>
    <w:multiLevelType w:val="hybridMultilevel"/>
    <w:tmpl w:val="A19A26A6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0D11CA"/>
    <w:multiLevelType w:val="hybridMultilevel"/>
    <w:tmpl w:val="5C70B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EC29EF"/>
    <w:multiLevelType w:val="hybridMultilevel"/>
    <w:tmpl w:val="E35A7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84B84"/>
    <w:multiLevelType w:val="hybridMultilevel"/>
    <w:tmpl w:val="91783C58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5726D4"/>
    <w:multiLevelType w:val="hybridMultilevel"/>
    <w:tmpl w:val="7814F162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EC22D6"/>
    <w:multiLevelType w:val="hybridMultilevel"/>
    <w:tmpl w:val="5E962FA8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642278"/>
    <w:multiLevelType w:val="hybridMultilevel"/>
    <w:tmpl w:val="F84AF92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CA4F16"/>
    <w:multiLevelType w:val="hybridMultilevel"/>
    <w:tmpl w:val="775A4D96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25"/>
  </w:num>
  <w:num w:numId="10">
    <w:abstractNumId w:val="20"/>
  </w:num>
  <w:num w:numId="11">
    <w:abstractNumId w:val="26"/>
  </w:num>
  <w:num w:numId="12">
    <w:abstractNumId w:val="3"/>
  </w:num>
  <w:num w:numId="13">
    <w:abstractNumId w:val="29"/>
  </w:num>
  <w:num w:numId="14">
    <w:abstractNumId w:val="28"/>
  </w:num>
  <w:num w:numId="15">
    <w:abstractNumId w:val="14"/>
  </w:num>
  <w:num w:numId="16">
    <w:abstractNumId w:val="12"/>
  </w:num>
  <w:num w:numId="17">
    <w:abstractNumId w:val="17"/>
  </w:num>
  <w:num w:numId="18">
    <w:abstractNumId w:val="19"/>
  </w:num>
  <w:num w:numId="19">
    <w:abstractNumId w:val="15"/>
  </w:num>
  <w:num w:numId="20">
    <w:abstractNumId w:val="16"/>
  </w:num>
  <w:num w:numId="21">
    <w:abstractNumId w:val="13"/>
  </w:num>
  <w:num w:numId="22">
    <w:abstractNumId w:val="11"/>
  </w:num>
  <w:num w:numId="23">
    <w:abstractNumId w:val="6"/>
  </w:num>
  <w:num w:numId="24">
    <w:abstractNumId w:val="27"/>
  </w:num>
  <w:num w:numId="25">
    <w:abstractNumId w:val="10"/>
  </w:num>
  <w:num w:numId="26">
    <w:abstractNumId w:val="4"/>
  </w:num>
  <w:num w:numId="27">
    <w:abstractNumId w:val="21"/>
  </w:num>
  <w:num w:numId="28">
    <w:abstractNumId w:val="7"/>
  </w:num>
  <w:num w:numId="29">
    <w:abstractNumId w:val="30"/>
  </w:num>
  <w:num w:numId="30">
    <w:abstractNumId w:val="18"/>
  </w:num>
  <w:num w:numId="31">
    <w:abstractNumId w:val="5"/>
  </w:num>
  <w:num w:numId="32">
    <w:abstractNumId w:val="23"/>
  </w:num>
  <w:num w:numId="33">
    <w:abstractNumId w:val="24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54"/>
    <w:rsid w:val="000046CA"/>
    <w:rsid w:val="00005ABD"/>
    <w:rsid w:val="0003545D"/>
    <w:rsid w:val="00056BDA"/>
    <w:rsid w:val="00062EFE"/>
    <w:rsid w:val="00086617"/>
    <w:rsid w:val="00090017"/>
    <w:rsid w:val="000F0D33"/>
    <w:rsid w:val="00165340"/>
    <w:rsid w:val="001845BE"/>
    <w:rsid w:val="001957D5"/>
    <w:rsid w:val="001C11D5"/>
    <w:rsid w:val="001D3F69"/>
    <w:rsid w:val="001F4E23"/>
    <w:rsid w:val="00250CC3"/>
    <w:rsid w:val="0026113B"/>
    <w:rsid w:val="00297DFB"/>
    <w:rsid w:val="002B2C9B"/>
    <w:rsid w:val="002F0950"/>
    <w:rsid w:val="002F1886"/>
    <w:rsid w:val="002F444C"/>
    <w:rsid w:val="00326BD3"/>
    <w:rsid w:val="003606E0"/>
    <w:rsid w:val="00384A08"/>
    <w:rsid w:val="0041266B"/>
    <w:rsid w:val="0044266D"/>
    <w:rsid w:val="00480CDB"/>
    <w:rsid w:val="004A5130"/>
    <w:rsid w:val="004D7BD4"/>
    <w:rsid w:val="004F0094"/>
    <w:rsid w:val="005D6219"/>
    <w:rsid w:val="006717CA"/>
    <w:rsid w:val="0067573E"/>
    <w:rsid w:val="006A10C2"/>
    <w:rsid w:val="006F3D76"/>
    <w:rsid w:val="00732437"/>
    <w:rsid w:val="00782074"/>
    <w:rsid w:val="00792D99"/>
    <w:rsid w:val="007E6138"/>
    <w:rsid w:val="008B714F"/>
    <w:rsid w:val="008C2A28"/>
    <w:rsid w:val="008D585B"/>
    <w:rsid w:val="009008A6"/>
    <w:rsid w:val="009042A3"/>
    <w:rsid w:val="009100D9"/>
    <w:rsid w:val="009D619F"/>
    <w:rsid w:val="009F709B"/>
    <w:rsid w:val="00A00F7B"/>
    <w:rsid w:val="00A03075"/>
    <w:rsid w:val="00A52A7F"/>
    <w:rsid w:val="00A7118E"/>
    <w:rsid w:val="00A824A5"/>
    <w:rsid w:val="00AF28CB"/>
    <w:rsid w:val="00B10D75"/>
    <w:rsid w:val="00B64F98"/>
    <w:rsid w:val="00BE66C4"/>
    <w:rsid w:val="00C64A94"/>
    <w:rsid w:val="00C660B1"/>
    <w:rsid w:val="00C73119"/>
    <w:rsid w:val="00C83B2F"/>
    <w:rsid w:val="00C92FA5"/>
    <w:rsid w:val="00D07354"/>
    <w:rsid w:val="00D350A4"/>
    <w:rsid w:val="00D52277"/>
    <w:rsid w:val="00DB0013"/>
    <w:rsid w:val="00E20E90"/>
    <w:rsid w:val="00E52BA9"/>
    <w:rsid w:val="00EA221A"/>
    <w:rsid w:val="00F011A1"/>
    <w:rsid w:val="00F26555"/>
    <w:rsid w:val="00F277E6"/>
    <w:rsid w:val="00F445ED"/>
    <w:rsid w:val="00F50327"/>
    <w:rsid w:val="00F56FB8"/>
    <w:rsid w:val="00F73F39"/>
    <w:rsid w:val="00F744C3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07DB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824A5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824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Relationship Id="rId2" Type="http://schemas.openxmlformats.org/officeDocument/2006/relationships/image" Target="../media/image2.jpeg"/><Relationship Id="rId3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Plan.dotx</Template>
  <TotalTime>25</TotalTime>
  <Pages>2</Pages>
  <Words>343</Words>
  <Characters>1959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2298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9</cp:revision>
  <dcterms:created xsi:type="dcterms:W3CDTF">2014-07-04T23:31:00Z</dcterms:created>
  <dcterms:modified xsi:type="dcterms:W3CDTF">2014-07-09T04:09:00Z</dcterms:modified>
  <cp:category/>
</cp:coreProperties>
</file>